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25D" w:rsidRPr="002D32A9" w:rsidRDefault="000F725D" w:rsidP="004C64C4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</w:p>
    <w:p w:rsidR="000F725D" w:rsidRPr="00D10AC7" w:rsidRDefault="000F725D" w:rsidP="004C64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10AC7">
        <w:rPr>
          <w:rFonts w:ascii="Arial" w:hAnsi="Arial" w:cs="Arial"/>
          <w:b/>
          <w:bCs/>
          <w:sz w:val="24"/>
          <w:szCs w:val="24"/>
        </w:rPr>
        <w:t xml:space="preserve">Кемеровская область </w:t>
      </w:r>
    </w:p>
    <w:p w:rsidR="000F725D" w:rsidRPr="00D10AC7" w:rsidRDefault="000F725D" w:rsidP="004C64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10AC7">
        <w:rPr>
          <w:rFonts w:ascii="Arial" w:hAnsi="Arial" w:cs="Arial"/>
          <w:b/>
          <w:bCs/>
          <w:sz w:val="24"/>
          <w:szCs w:val="24"/>
        </w:rPr>
        <w:t>Тяжинский муниципальный район</w:t>
      </w:r>
    </w:p>
    <w:p w:rsidR="000F725D" w:rsidRPr="00D10AC7" w:rsidRDefault="000F725D" w:rsidP="004C64C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10AC7">
        <w:rPr>
          <w:rFonts w:ascii="Arial" w:hAnsi="Arial" w:cs="Arial"/>
          <w:b/>
          <w:bCs/>
          <w:sz w:val="24"/>
          <w:szCs w:val="24"/>
        </w:rPr>
        <w:t>Кубитетское сельское поселение</w:t>
      </w:r>
    </w:p>
    <w:p w:rsidR="000F725D" w:rsidRPr="00D10AC7" w:rsidRDefault="000F725D" w:rsidP="004C64C4">
      <w:pPr>
        <w:shd w:val="clear" w:color="auto" w:fill="FFFFFF"/>
        <w:spacing w:after="0" w:line="240" w:lineRule="auto"/>
        <w:ind w:right="-185"/>
        <w:rPr>
          <w:rFonts w:ascii="Arial" w:hAnsi="Arial" w:cs="Arial"/>
          <w:b/>
          <w:bCs/>
          <w:color w:val="000000"/>
          <w:sz w:val="24"/>
          <w:szCs w:val="24"/>
        </w:rPr>
      </w:pPr>
      <w:r w:rsidRPr="00D10AC7">
        <w:rPr>
          <w:rFonts w:ascii="Arial" w:hAnsi="Arial" w:cs="Arial"/>
          <w:b/>
          <w:bCs/>
          <w:color w:val="000000"/>
          <w:sz w:val="24"/>
          <w:szCs w:val="24"/>
        </w:rPr>
        <w:t xml:space="preserve">                Администрация Кубитетского сельского поселения</w:t>
      </w:r>
    </w:p>
    <w:p w:rsidR="000F725D" w:rsidRPr="00D10AC7" w:rsidRDefault="000F725D" w:rsidP="009004B2">
      <w:pPr>
        <w:shd w:val="clear" w:color="auto" w:fill="FFFFFF"/>
        <w:spacing w:after="0" w:line="240" w:lineRule="auto"/>
        <w:ind w:right="-185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F725D" w:rsidRPr="00D10AC7" w:rsidRDefault="000F725D" w:rsidP="004C64C4">
      <w:pPr>
        <w:pStyle w:val="Heading1"/>
        <w:jc w:val="center"/>
        <w:rPr>
          <w:rFonts w:ascii="Arial" w:hAnsi="Arial" w:cs="Arial"/>
          <w:sz w:val="24"/>
          <w:szCs w:val="24"/>
        </w:rPr>
      </w:pPr>
      <w:r w:rsidRPr="00D10AC7">
        <w:rPr>
          <w:rFonts w:ascii="Arial" w:hAnsi="Arial" w:cs="Arial"/>
          <w:sz w:val="24"/>
          <w:szCs w:val="24"/>
        </w:rPr>
        <w:t>ПОСТАНОВЛЕНИЕ</w:t>
      </w:r>
    </w:p>
    <w:p w:rsidR="000F725D" w:rsidRDefault="000F725D" w:rsidP="001811EF">
      <w:pPr>
        <w:rPr>
          <w:rFonts w:ascii="Arial" w:hAnsi="Arial" w:cs="Arial"/>
          <w:sz w:val="24"/>
          <w:szCs w:val="24"/>
        </w:rPr>
      </w:pPr>
      <w:r w:rsidRPr="00D10AC7">
        <w:rPr>
          <w:rFonts w:ascii="Arial" w:hAnsi="Arial" w:cs="Arial"/>
          <w:sz w:val="24"/>
          <w:szCs w:val="24"/>
        </w:rPr>
        <w:t xml:space="preserve"> от </w:t>
      </w:r>
      <w:r>
        <w:rPr>
          <w:rFonts w:ascii="Arial" w:hAnsi="Arial" w:cs="Arial"/>
          <w:sz w:val="24"/>
          <w:szCs w:val="24"/>
        </w:rPr>
        <w:t>15.01.2016 г.                                                                                                   № 10-п</w:t>
      </w:r>
    </w:p>
    <w:p w:rsidR="000F725D" w:rsidRDefault="000F725D" w:rsidP="003A1B40">
      <w:pPr>
        <w:pStyle w:val="Header"/>
        <w:tabs>
          <w:tab w:val="left" w:pos="176"/>
          <w:tab w:val="center" w:pos="4918"/>
        </w:tabs>
        <w:jc w:val="center"/>
        <w:rPr>
          <w:rFonts w:ascii="Arial" w:hAnsi="Arial" w:cs="Arial"/>
          <w:b/>
          <w:bCs/>
        </w:rPr>
      </w:pPr>
    </w:p>
    <w:p w:rsidR="000F725D" w:rsidRPr="003A1B40" w:rsidRDefault="000F725D" w:rsidP="003A1B40">
      <w:pPr>
        <w:pStyle w:val="Header"/>
        <w:tabs>
          <w:tab w:val="left" w:pos="176"/>
          <w:tab w:val="center" w:pos="4918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3A1B40">
        <w:rPr>
          <w:rFonts w:ascii="Arial" w:hAnsi="Arial" w:cs="Arial"/>
          <w:b/>
          <w:bCs/>
          <w:sz w:val="24"/>
          <w:szCs w:val="24"/>
        </w:rPr>
        <w:t>О создании комиссии по осуществлению муниципального</w:t>
      </w:r>
    </w:p>
    <w:p w:rsidR="000F725D" w:rsidRPr="003A1B40" w:rsidRDefault="000F725D" w:rsidP="003A1B4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A1B40">
        <w:rPr>
          <w:rFonts w:ascii="Arial" w:hAnsi="Arial" w:cs="Arial"/>
          <w:b/>
          <w:bCs/>
          <w:sz w:val="24"/>
          <w:szCs w:val="24"/>
        </w:rPr>
        <w:t>земельного контроля.</w:t>
      </w:r>
    </w:p>
    <w:p w:rsidR="000F725D" w:rsidRPr="003A1B40" w:rsidRDefault="000F725D" w:rsidP="003A1B4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0F725D" w:rsidRPr="00E853E7" w:rsidRDefault="000F725D" w:rsidP="003A1B40">
      <w:pPr>
        <w:ind w:firstLine="708"/>
        <w:jc w:val="both"/>
        <w:rPr>
          <w:rFonts w:ascii="Arial" w:hAnsi="Arial" w:cs="Arial"/>
        </w:rPr>
      </w:pPr>
      <w:r w:rsidRPr="00E853E7">
        <w:rPr>
          <w:rFonts w:ascii="Arial" w:hAnsi="Arial" w:cs="Arial"/>
        </w:rPr>
        <w:t xml:space="preserve">В целях рационального и эффективного использования земли </w:t>
      </w:r>
      <w:r>
        <w:rPr>
          <w:rFonts w:ascii="Arial" w:hAnsi="Arial" w:cs="Arial"/>
        </w:rPr>
        <w:t>на территории</w:t>
      </w:r>
      <w:r w:rsidRPr="00E853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Кубитетского сельского поселения</w:t>
      </w:r>
      <w:r w:rsidRPr="00E853E7">
        <w:rPr>
          <w:rFonts w:ascii="Arial" w:hAnsi="Arial" w:cs="Arial"/>
        </w:rPr>
        <w:t xml:space="preserve"> в соответствии с Земельным кодексом Российской Федерации и  Федеральным Законом от 06.10.2003г. №131 «Об общих принципах организации местного самоуправления в Российской Федерации»</w:t>
      </w:r>
    </w:p>
    <w:p w:rsidR="000F725D" w:rsidRDefault="000F725D" w:rsidP="003A1B4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ПОСТАНОВЛЯЕТ</w:t>
      </w:r>
      <w:r w:rsidRPr="00E853E7">
        <w:rPr>
          <w:rFonts w:ascii="Arial" w:hAnsi="Arial" w:cs="Arial"/>
          <w:b/>
          <w:bCs/>
        </w:rPr>
        <w:t>:</w:t>
      </w:r>
    </w:p>
    <w:p w:rsidR="000F725D" w:rsidRPr="00E853E7" w:rsidRDefault="000F725D" w:rsidP="003A1B40">
      <w:pPr>
        <w:rPr>
          <w:rFonts w:ascii="Arial" w:hAnsi="Arial" w:cs="Arial"/>
          <w:b/>
          <w:bCs/>
        </w:rPr>
      </w:pPr>
    </w:p>
    <w:p w:rsidR="000F725D" w:rsidRDefault="000F725D" w:rsidP="003A1B40">
      <w:pPr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Создать  комиссию, осуществляющую</w:t>
      </w:r>
      <w:r w:rsidRPr="00E853E7">
        <w:rPr>
          <w:rFonts w:ascii="Arial" w:hAnsi="Arial" w:cs="Arial"/>
        </w:rPr>
        <w:t xml:space="preserve"> муниципальный земельный контроль за соблюдением </w:t>
      </w:r>
      <w:r>
        <w:rPr>
          <w:rFonts w:ascii="Arial" w:hAnsi="Arial" w:cs="Arial"/>
        </w:rPr>
        <w:t xml:space="preserve">Земельного кодекса в составе </w:t>
      </w:r>
      <w:r w:rsidRPr="00E853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4-х человек :</w:t>
      </w:r>
    </w:p>
    <w:p w:rsidR="000F725D" w:rsidRDefault="000F725D" w:rsidP="003A1B40">
      <w:pPr>
        <w:ind w:left="360"/>
        <w:rPr>
          <w:rFonts w:ascii="Arial" w:hAnsi="Arial" w:cs="Arial"/>
          <w:b/>
          <w:bCs/>
        </w:rPr>
      </w:pPr>
    </w:p>
    <w:p w:rsidR="000F725D" w:rsidRDefault="000F725D" w:rsidP="003A1B40">
      <w:pPr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п</w:t>
      </w:r>
      <w:r w:rsidRPr="00E853E7">
        <w:rPr>
          <w:rFonts w:ascii="Arial" w:hAnsi="Arial" w:cs="Arial"/>
          <w:b/>
          <w:bCs/>
        </w:rPr>
        <w:t>редседатель комиссии</w:t>
      </w:r>
      <w:r>
        <w:rPr>
          <w:rFonts w:ascii="Arial" w:hAnsi="Arial" w:cs="Arial"/>
        </w:rPr>
        <w:t xml:space="preserve"> </w:t>
      </w:r>
    </w:p>
    <w:p w:rsidR="000F725D" w:rsidRDefault="000F725D" w:rsidP="003A1B4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- Кандакова Л.И.- глава Кубитетского сельского поселения;</w:t>
      </w:r>
    </w:p>
    <w:p w:rsidR="000F725D" w:rsidRDefault="000F725D" w:rsidP="003A1B40">
      <w:pPr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члены комиссии</w:t>
      </w:r>
      <w:r>
        <w:rPr>
          <w:rFonts w:ascii="Arial" w:hAnsi="Arial" w:cs="Arial"/>
        </w:rPr>
        <w:t>:</w:t>
      </w:r>
    </w:p>
    <w:p w:rsidR="000F725D" w:rsidRPr="00E853E7" w:rsidRDefault="000F725D" w:rsidP="003A1B4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853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главный </w:t>
      </w:r>
      <w:r w:rsidRPr="00E853E7">
        <w:rPr>
          <w:rFonts w:ascii="Arial" w:hAnsi="Arial" w:cs="Arial"/>
        </w:rPr>
        <w:t xml:space="preserve"> специалист </w:t>
      </w:r>
      <w:r w:rsidRPr="00E853E7">
        <w:rPr>
          <w:rFonts w:ascii="Arial" w:hAnsi="Arial" w:cs="Arial"/>
        </w:rPr>
        <w:tab/>
      </w:r>
      <w:r>
        <w:rPr>
          <w:rFonts w:ascii="Arial" w:hAnsi="Arial" w:cs="Arial"/>
        </w:rPr>
        <w:t>Никифорова Н.М.</w:t>
      </w:r>
    </w:p>
    <w:p w:rsidR="000F725D" w:rsidRDefault="000F725D" w:rsidP="003A1B4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853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E853E7">
        <w:rPr>
          <w:rFonts w:ascii="Arial" w:hAnsi="Arial" w:cs="Arial"/>
        </w:rPr>
        <w:t>едущий специалист</w:t>
      </w:r>
      <w:r w:rsidRPr="00E853E7">
        <w:rPr>
          <w:rFonts w:ascii="Arial" w:hAnsi="Arial" w:cs="Arial"/>
        </w:rPr>
        <w:tab/>
      </w:r>
      <w:r>
        <w:rPr>
          <w:rFonts w:ascii="Arial" w:hAnsi="Arial" w:cs="Arial"/>
        </w:rPr>
        <w:t>Кондакова О.О.</w:t>
      </w:r>
    </w:p>
    <w:p w:rsidR="000F725D" w:rsidRDefault="000F725D" w:rsidP="003A1B4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- депутат Совета народных депутатов </w:t>
      </w:r>
    </w:p>
    <w:p w:rsidR="000F725D" w:rsidRPr="00E853E7" w:rsidRDefault="000F725D" w:rsidP="003A1B4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  Кубитетского сельского поселения Кравченко С.А.   </w:t>
      </w:r>
    </w:p>
    <w:p w:rsidR="000F725D" w:rsidRPr="00614F65" w:rsidRDefault="000F725D" w:rsidP="003A1B40">
      <w:pPr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 w:rsidRPr="00E853E7">
        <w:rPr>
          <w:rFonts w:ascii="Arial" w:hAnsi="Arial" w:cs="Arial"/>
        </w:rPr>
        <w:t>Контроль за исполнением данного р</w:t>
      </w:r>
      <w:r>
        <w:rPr>
          <w:rFonts w:ascii="Arial" w:hAnsi="Arial" w:cs="Arial"/>
        </w:rPr>
        <w:t>ешения</w:t>
      </w:r>
      <w:r w:rsidRPr="00E853E7">
        <w:rPr>
          <w:rFonts w:ascii="Arial" w:hAnsi="Arial" w:cs="Arial"/>
        </w:rPr>
        <w:t xml:space="preserve"> оставляю за собой.</w:t>
      </w:r>
    </w:p>
    <w:p w:rsidR="000F725D" w:rsidRPr="00614F65" w:rsidRDefault="000F725D" w:rsidP="003A1B40">
      <w:pPr>
        <w:ind w:firstLine="567"/>
        <w:jc w:val="both"/>
        <w:rPr>
          <w:rFonts w:ascii="Arial" w:hAnsi="Arial" w:cs="Arial"/>
        </w:rPr>
      </w:pPr>
    </w:p>
    <w:p w:rsidR="000F725D" w:rsidRPr="00614F65" w:rsidRDefault="000F725D" w:rsidP="003A1B40">
      <w:pPr>
        <w:jc w:val="both"/>
        <w:rPr>
          <w:rFonts w:ascii="Arial" w:hAnsi="Arial" w:cs="Arial"/>
        </w:rPr>
      </w:pPr>
      <w:r w:rsidRPr="00614F65">
        <w:rPr>
          <w:rFonts w:ascii="Arial" w:hAnsi="Arial" w:cs="Arial"/>
          <w:b/>
          <w:bCs/>
        </w:rPr>
        <w:t>Глава Кубитетского сельского поселения                    Л.И. Кандакова</w:t>
      </w:r>
    </w:p>
    <w:p w:rsidR="000F725D" w:rsidRPr="00614F65" w:rsidRDefault="000F725D" w:rsidP="003A1B40">
      <w:pPr>
        <w:ind w:firstLine="567"/>
        <w:jc w:val="both"/>
        <w:rPr>
          <w:rFonts w:ascii="Arial" w:hAnsi="Arial" w:cs="Arial"/>
        </w:rPr>
      </w:pPr>
    </w:p>
    <w:p w:rsidR="000F725D" w:rsidRDefault="000F725D" w:rsidP="003A1B40">
      <w:pPr>
        <w:jc w:val="both"/>
        <w:rPr>
          <w:rFonts w:ascii="Arial" w:hAnsi="Arial" w:cs="Arial"/>
          <w:highlight w:val="red"/>
        </w:rPr>
      </w:pPr>
    </w:p>
    <w:p w:rsidR="000F725D" w:rsidRDefault="000F725D" w:rsidP="003A1B40">
      <w:pPr>
        <w:jc w:val="both"/>
        <w:rPr>
          <w:rFonts w:ascii="Arial" w:hAnsi="Arial" w:cs="Arial"/>
          <w:highlight w:val="red"/>
        </w:rPr>
      </w:pPr>
    </w:p>
    <w:p w:rsidR="000F725D" w:rsidRDefault="000F725D" w:rsidP="001811EF"/>
    <w:sectPr w:rsidR="000F725D" w:rsidSect="002501D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25D" w:rsidRDefault="000F725D" w:rsidP="00B1367D">
      <w:pPr>
        <w:spacing w:after="0" w:line="240" w:lineRule="auto"/>
      </w:pPr>
      <w:r>
        <w:separator/>
      </w:r>
    </w:p>
  </w:endnote>
  <w:endnote w:type="continuationSeparator" w:id="0">
    <w:p w:rsidR="000F725D" w:rsidRDefault="000F725D" w:rsidP="00B13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25D" w:rsidRDefault="000F725D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0F725D" w:rsidRDefault="000F725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25D" w:rsidRDefault="000F725D" w:rsidP="00B1367D">
      <w:pPr>
        <w:spacing w:after="0" w:line="240" w:lineRule="auto"/>
      </w:pPr>
      <w:r>
        <w:separator/>
      </w:r>
    </w:p>
  </w:footnote>
  <w:footnote w:type="continuationSeparator" w:id="0">
    <w:p w:rsidR="000F725D" w:rsidRDefault="000F725D" w:rsidP="00B13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E0C01"/>
    <w:multiLevelType w:val="hybridMultilevel"/>
    <w:tmpl w:val="CAE687F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">
    <w:nsid w:val="0DFF2B8E"/>
    <w:multiLevelType w:val="hybridMultilevel"/>
    <w:tmpl w:val="40C8CB2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">
    <w:nsid w:val="20BF09F6"/>
    <w:multiLevelType w:val="hybridMultilevel"/>
    <w:tmpl w:val="B478FDD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3">
    <w:nsid w:val="22195814"/>
    <w:multiLevelType w:val="hybridMultilevel"/>
    <w:tmpl w:val="89609690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4">
    <w:nsid w:val="23453D20"/>
    <w:multiLevelType w:val="hybridMultilevel"/>
    <w:tmpl w:val="60B0BD0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5">
    <w:nsid w:val="2AD9734C"/>
    <w:multiLevelType w:val="hybridMultilevel"/>
    <w:tmpl w:val="15081F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E89725A"/>
    <w:multiLevelType w:val="hybridMultilevel"/>
    <w:tmpl w:val="CD2C8B1C"/>
    <w:lvl w:ilvl="0" w:tplc="58DE949A">
      <w:start w:val="1"/>
      <w:numFmt w:val="decimal"/>
      <w:lvlText w:val="%1."/>
      <w:lvlJc w:val="left"/>
      <w:pPr>
        <w:tabs>
          <w:tab w:val="num" w:pos="686"/>
        </w:tabs>
        <w:ind w:left="686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9F1867"/>
    <w:multiLevelType w:val="hybridMultilevel"/>
    <w:tmpl w:val="DB42F2F4"/>
    <w:lvl w:ilvl="0" w:tplc="764CE542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42BE44BB"/>
    <w:multiLevelType w:val="hybridMultilevel"/>
    <w:tmpl w:val="1B90E0D4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9">
    <w:nsid w:val="54050454"/>
    <w:multiLevelType w:val="hybridMultilevel"/>
    <w:tmpl w:val="11A2B42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0">
    <w:nsid w:val="60030B5A"/>
    <w:multiLevelType w:val="hybridMultilevel"/>
    <w:tmpl w:val="5C8026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1">
    <w:nsid w:val="66B44784"/>
    <w:multiLevelType w:val="hybridMultilevel"/>
    <w:tmpl w:val="EF7E69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0"/>
  </w:num>
  <w:num w:numId="5">
    <w:abstractNumId w:val="11"/>
  </w:num>
  <w:num w:numId="6">
    <w:abstractNumId w:val="8"/>
  </w:num>
  <w:num w:numId="7">
    <w:abstractNumId w:val="1"/>
  </w:num>
  <w:num w:numId="8">
    <w:abstractNumId w:val="7"/>
  </w:num>
  <w:num w:numId="9">
    <w:abstractNumId w:val="2"/>
  </w:num>
  <w:num w:numId="10">
    <w:abstractNumId w:val="3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5BAB"/>
    <w:rsid w:val="00016293"/>
    <w:rsid w:val="00017869"/>
    <w:rsid w:val="000212C5"/>
    <w:rsid w:val="0002780A"/>
    <w:rsid w:val="00040A3F"/>
    <w:rsid w:val="00041A00"/>
    <w:rsid w:val="00046A0B"/>
    <w:rsid w:val="0006093C"/>
    <w:rsid w:val="00062A11"/>
    <w:rsid w:val="00073222"/>
    <w:rsid w:val="00080287"/>
    <w:rsid w:val="00097EEF"/>
    <w:rsid w:val="000A00AF"/>
    <w:rsid w:val="000A306B"/>
    <w:rsid w:val="000A5F88"/>
    <w:rsid w:val="000B646B"/>
    <w:rsid w:val="000C2067"/>
    <w:rsid w:val="000C760F"/>
    <w:rsid w:val="000C7C3B"/>
    <w:rsid w:val="000E4BF3"/>
    <w:rsid w:val="000E5386"/>
    <w:rsid w:val="000F38E9"/>
    <w:rsid w:val="000F3BCC"/>
    <w:rsid w:val="000F4CE6"/>
    <w:rsid w:val="000F6BF0"/>
    <w:rsid w:val="000F725D"/>
    <w:rsid w:val="000F7AFF"/>
    <w:rsid w:val="00101A06"/>
    <w:rsid w:val="00101D04"/>
    <w:rsid w:val="001029FA"/>
    <w:rsid w:val="00121411"/>
    <w:rsid w:val="00124A7D"/>
    <w:rsid w:val="0012701B"/>
    <w:rsid w:val="00127AF8"/>
    <w:rsid w:val="00131F36"/>
    <w:rsid w:val="00145F1A"/>
    <w:rsid w:val="001536EB"/>
    <w:rsid w:val="00161428"/>
    <w:rsid w:val="00165DBA"/>
    <w:rsid w:val="001811EF"/>
    <w:rsid w:val="00186E3F"/>
    <w:rsid w:val="00190C29"/>
    <w:rsid w:val="00197842"/>
    <w:rsid w:val="001A090A"/>
    <w:rsid w:val="001A7793"/>
    <w:rsid w:val="001B73DE"/>
    <w:rsid w:val="001B7EBF"/>
    <w:rsid w:val="001C51F9"/>
    <w:rsid w:val="001C7FEB"/>
    <w:rsid w:val="001D0B21"/>
    <w:rsid w:val="001E3C17"/>
    <w:rsid w:val="001F6BE8"/>
    <w:rsid w:val="0020175D"/>
    <w:rsid w:val="00206967"/>
    <w:rsid w:val="00215CFB"/>
    <w:rsid w:val="00217C0C"/>
    <w:rsid w:val="002212D0"/>
    <w:rsid w:val="00224F32"/>
    <w:rsid w:val="0022658B"/>
    <w:rsid w:val="00240A2A"/>
    <w:rsid w:val="002410B9"/>
    <w:rsid w:val="002501D6"/>
    <w:rsid w:val="0025044C"/>
    <w:rsid w:val="00252A58"/>
    <w:rsid w:val="002530CE"/>
    <w:rsid w:val="00254C0C"/>
    <w:rsid w:val="00262939"/>
    <w:rsid w:val="002638A1"/>
    <w:rsid w:val="00277229"/>
    <w:rsid w:val="00277255"/>
    <w:rsid w:val="00281239"/>
    <w:rsid w:val="002813C9"/>
    <w:rsid w:val="00292E3B"/>
    <w:rsid w:val="0029412E"/>
    <w:rsid w:val="002955DE"/>
    <w:rsid w:val="00296781"/>
    <w:rsid w:val="002A6741"/>
    <w:rsid w:val="002A7001"/>
    <w:rsid w:val="002B597A"/>
    <w:rsid w:val="002B5B2B"/>
    <w:rsid w:val="002B6830"/>
    <w:rsid w:val="002C2D51"/>
    <w:rsid w:val="002C327F"/>
    <w:rsid w:val="002C41E8"/>
    <w:rsid w:val="002C7038"/>
    <w:rsid w:val="002D0D10"/>
    <w:rsid w:val="002D32A9"/>
    <w:rsid w:val="002D55EE"/>
    <w:rsid w:val="002D5CF5"/>
    <w:rsid w:val="002E6D4C"/>
    <w:rsid w:val="002E6D72"/>
    <w:rsid w:val="002E73F4"/>
    <w:rsid w:val="002F4FE3"/>
    <w:rsid w:val="002F7F40"/>
    <w:rsid w:val="00324A27"/>
    <w:rsid w:val="00332A20"/>
    <w:rsid w:val="003347EE"/>
    <w:rsid w:val="00340BD6"/>
    <w:rsid w:val="003413EE"/>
    <w:rsid w:val="00343F01"/>
    <w:rsid w:val="003442F2"/>
    <w:rsid w:val="0034580E"/>
    <w:rsid w:val="003542D9"/>
    <w:rsid w:val="00357DF1"/>
    <w:rsid w:val="00360861"/>
    <w:rsid w:val="00373714"/>
    <w:rsid w:val="00375D82"/>
    <w:rsid w:val="00397BD5"/>
    <w:rsid w:val="003A1B40"/>
    <w:rsid w:val="003A7304"/>
    <w:rsid w:val="003B1B72"/>
    <w:rsid w:val="003C2225"/>
    <w:rsid w:val="003C265B"/>
    <w:rsid w:val="003C5212"/>
    <w:rsid w:val="003C528F"/>
    <w:rsid w:val="003C581C"/>
    <w:rsid w:val="003D1FF3"/>
    <w:rsid w:val="003E06B7"/>
    <w:rsid w:val="003E4E9A"/>
    <w:rsid w:val="003E5129"/>
    <w:rsid w:val="003E5E77"/>
    <w:rsid w:val="003E7A33"/>
    <w:rsid w:val="003F37F5"/>
    <w:rsid w:val="004054DF"/>
    <w:rsid w:val="0041228B"/>
    <w:rsid w:val="00415F67"/>
    <w:rsid w:val="00417F04"/>
    <w:rsid w:val="00423DE8"/>
    <w:rsid w:val="004247AC"/>
    <w:rsid w:val="00426FEE"/>
    <w:rsid w:val="00431D13"/>
    <w:rsid w:val="004466AC"/>
    <w:rsid w:val="00446E9F"/>
    <w:rsid w:val="0044724E"/>
    <w:rsid w:val="004504DA"/>
    <w:rsid w:val="004640E5"/>
    <w:rsid w:val="004704F3"/>
    <w:rsid w:val="00470DAC"/>
    <w:rsid w:val="0047687C"/>
    <w:rsid w:val="0048105D"/>
    <w:rsid w:val="00482F1E"/>
    <w:rsid w:val="0048697A"/>
    <w:rsid w:val="00495D63"/>
    <w:rsid w:val="004A1A52"/>
    <w:rsid w:val="004A7485"/>
    <w:rsid w:val="004B71D8"/>
    <w:rsid w:val="004C64C4"/>
    <w:rsid w:val="004D54F4"/>
    <w:rsid w:val="004E1825"/>
    <w:rsid w:val="004E6A20"/>
    <w:rsid w:val="004F2A5E"/>
    <w:rsid w:val="005040B5"/>
    <w:rsid w:val="0050495F"/>
    <w:rsid w:val="00514F9F"/>
    <w:rsid w:val="00516A1A"/>
    <w:rsid w:val="0052320E"/>
    <w:rsid w:val="005234FC"/>
    <w:rsid w:val="0052434F"/>
    <w:rsid w:val="00530BEE"/>
    <w:rsid w:val="005362BE"/>
    <w:rsid w:val="0054476A"/>
    <w:rsid w:val="0055388D"/>
    <w:rsid w:val="00574F24"/>
    <w:rsid w:val="00590B2C"/>
    <w:rsid w:val="005A00BB"/>
    <w:rsid w:val="005A3572"/>
    <w:rsid w:val="005B07E2"/>
    <w:rsid w:val="005B1886"/>
    <w:rsid w:val="005B52D1"/>
    <w:rsid w:val="005B71BE"/>
    <w:rsid w:val="005C0235"/>
    <w:rsid w:val="005D198C"/>
    <w:rsid w:val="005E0511"/>
    <w:rsid w:val="005E3A9D"/>
    <w:rsid w:val="005E7530"/>
    <w:rsid w:val="005F7E1B"/>
    <w:rsid w:val="006058E2"/>
    <w:rsid w:val="006065AE"/>
    <w:rsid w:val="0061207D"/>
    <w:rsid w:val="00612380"/>
    <w:rsid w:val="00614F65"/>
    <w:rsid w:val="00621EAE"/>
    <w:rsid w:val="00622DF4"/>
    <w:rsid w:val="00623920"/>
    <w:rsid w:val="006248D5"/>
    <w:rsid w:val="00625CD4"/>
    <w:rsid w:val="00626212"/>
    <w:rsid w:val="00630684"/>
    <w:rsid w:val="00633C3D"/>
    <w:rsid w:val="0063576B"/>
    <w:rsid w:val="00640F74"/>
    <w:rsid w:val="0064343E"/>
    <w:rsid w:val="006442DA"/>
    <w:rsid w:val="00645E98"/>
    <w:rsid w:val="0065330B"/>
    <w:rsid w:val="00656A22"/>
    <w:rsid w:val="00661AFF"/>
    <w:rsid w:val="00663823"/>
    <w:rsid w:val="00672303"/>
    <w:rsid w:val="006723E5"/>
    <w:rsid w:val="00686B16"/>
    <w:rsid w:val="006A1120"/>
    <w:rsid w:val="006B5EE4"/>
    <w:rsid w:val="006B69E5"/>
    <w:rsid w:val="006B6A2E"/>
    <w:rsid w:val="006C113B"/>
    <w:rsid w:val="006D403A"/>
    <w:rsid w:val="006E7085"/>
    <w:rsid w:val="006F7A0F"/>
    <w:rsid w:val="00703CCD"/>
    <w:rsid w:val="00705BBF"/>
    <w:rsid w:val="00707EFC"/>
    <w:rsid w:val="00714A31"/>
    <w:rsid w:val="0072038F"/>
    <w:rsid w:val="00722762"/>
    <w:rsid w:val="00722BFE"/>
    <w:rsid w:val="007234F6"/>
    <w:rsid w:val="00734F5D"/>
    <w:rsid w:val="0074231D"/>
    <w:rsid w:val="007423BD"/>
    <w:rsid w:val="00744068"/>
    <w:rsid w:val="00745742"/>
    <w:rsid w:val="007462C1"/>
    <w:rsid w:val="00756170"/>
    <w:rsid w:val="00766290"/>
    <w:rsid w:val="00766F49"/>
    <w:rsid w:val="00767683"/>
    <w:rsid w:val="00770891"/>
    <w:rsid w:val="0077096D"/>
    <w:rsid w:val="00773A52"/>
    <w:rsid w:val="0078455C"/>
    <w:rsid w:val="00795167"/>
    <w:rsid w:val="007959C2"/>
    <w:rsid w:val="00797CD3"/>
    <w:rsid w:val="00797D8A"/>
    <w:rsid w:val="007A089B"/>
    <w:rsid w:val="007A0FC0"/>
    <w:rsid w:val="007A2554"/>
    <w:rsid w:val="007A3DC8"/>
    <w:rsid w:val="007B0FC8"/>
    <w:rsid w:val="007D3DAC"/>
    <w:rsid w:val="007D4674"/>
    <w:rsid w:val="007D477E"/>
    <w:rsid w:val="007E33DD"/>
    <w:rsid w:val="008149C3"/>
    <w:rsid w:val="008246E2"/>
    <w:rsid w:val="00834741"/>
    <w:rsid w:val="00854342"/>
    <w:rsid w:val="008567C2"/>
    <w:rsid w:val="00857464"/>
    <w:rsid w:val="0086131A"/>
    <w:rsid w:val="008625FF"/>
    <w:rsid w:val="008651BA"/>
    <w:rsid w:val="008A13ED"/>
    <w:rsid w:val="008A1977"/>
    <w:rsid w:val="008A31F0"/>
    <w:rsid w:val="008A5F59"/>
    <w:rsid w:val="008A6E03"/>
    <w:rsid w:val="008B6466"/>
    <w:rsid w:val="008C19C1"/>
    <w:rsid w:val="008C3240"/>
    <w:rsid w:val="008C329A"/>
    <w:rsid w:val="008C32EB"/>
    <w:rsid w:val="008C6610"/>
    <w:rsid w:val="008D0FF0"/>
    <w:rsid w:val="008E0876"/>
    <w:rsid w:val="008E1540"/>
    <w:rsid w:val="008E7712"/>
    <w:rsid w:val="008F2B0A"/>
    <w:rsid w:val="009004B2"/>
    <w:rsid w:val="00905A0D"/>
    <w:rsid w:val="00907BD7"/>
    <w:rsid w:val="00911D81"/>
    <w:rsid w:val="009211C6"/>
    <w:rsid w:val="00942A79"/>
    <w:rsid w:val="009607C0"/>
    <w:rsid w:val="00964CA5"/>
    <w:rsid w:val="00965BAB"/>
    <w:rsid w:val="00973B6E"/>
    <w:rsid w:val="00981460"/>
    <w:rsid w:val="0098267F"/>
    <w:rsid w:val="0098444C"/>
    <w:rsid w:val="00995FDB"/>
    <w:rsid w:val="009A0D06"/>
    <w:rsid w:val="009A28AF"/>
    <w:rsid w:val="009B383F"/>
    <w:rsid w:val="009D0326"/>
    <w:rsid w:val="009E0F4A"/>
    <w:rsid w:val="009E2B44"/>
    <w:rsid w:val="009E62A1"/>
    <w:rsid w:val="009E6C38"/>
    <w:rsid w:val="009F1EC1"/>
    <w:rsid w:val="009F50E0"/>
    <w:rsid w:val="00A004C4"/>
    <w:rsid w:val="00A067E5"/>
    <w:rsid w:val="00A10924"/>
    <w:rsid w:val="00A1373D"/>
    <w:rsid w:val="00A2179B"/>
    <w:rsid w:val="00A22BD3"/>
    <w:rsid w:val="00A31B86"/>
    <w:rsid w:val="00A56563"/>
    <w:rsid w:val="00A6143E"/>
    <w:rsid w:val="00A74D6D"/>
    <w:rsid w:val="00A90ABF"/>
    <w:rsid w:val="00AA675E"/>
    <w:rsid w:val="00AB0A80"/>
    <w:rsid w:val="00AB1E09"/>
    <w:rsid w:val="00AB7A32"/>
    <w:rsid w:val="00AC34A1"/>
    <w:rsid w:val="00AD0EB4"/>
    <w:rsid w:val="00AE2511"/>
    <w:rsid w:val="00AE7868"/>
    <w:rsid w:val="00AF14EC"/>
    <w:rsid w:val="00AF7415"/>
    <w:rsid w:val="00B01A95"/>
    <w:rsid w:val="00B07314"/>
    <w:rsid w:val="00B109FC"/>
    <w:rsid w:val="00B1367D"/>
    <w:rsid w:val="00B20839"/>
    <w:rsid w:val="00B23B7F"/>
    <w:rsid w:val="00B2799B"/>
    <w:rsid w:val="00B30C3E"/>
    <w:rsid w:val="00B3249D"/>
    <w:rsid w:val="00B34FF8"/>
    <w:rsid w:val="00B3526C"/>
    <w:rsid w:val="00B418FD"/>
    <w:rsid w:val="00B4508A"/>
    <w:rsid w:val="00B56A27"/>
    <w:rsid w:val="00B6422D"/>
    <w:rsid w:val="00B73ECA"/>
    <w:rsid w:val="00B8382B"/>
    <w:rsid w:val="00B85A9D"/>
    <w:rsid w:val="00B8768F"/>
    <w:rsid w:val="00B9394E"/>
    <w:rsid w:val="00B93FF9"/>
    <w:rsid w:val="00BB1C23"/>
    <w:rsid w:val="00BB71A0"/>
    <w:rsid w:val="00BC71E8"/>
    <w:rsid w:val="00BD65F2"/>
    <w:rsid w:val="00BD7C18"/>
    <w:rsid w:val="00BE213B"/>
    <w:rsid w:val="00BE4254"/>
    <w:rsid w:val="00BF3963"/>
    <w:rsid w:val="00C03DA9"/>
    <w:rsid w:val="00C11F18"/>
    <w:rsid w:val="00C129AD"/>
    <w:rsid w:val="00C1687D"/>
    <w:rsid w:val="00C34C9E"/>
    <w:rsid w:val="00C365EA"/>
    <w:rsid w:val="00C43332"/>
    <w:rsid w:val="00C46741"/>
    <w:rsid w:val="00C47098"/>
    <w:rsid w:val="00C50742"/>
    <w:rsid w:val="00C54E99"/>
    <w:rsid w:val="00C5552A"/>
    <w:rsid w:val="00C558E4"/>
    <w:rsid w:val="00C56B09"/>
    <w:rsid w:val="00C65CBF"/>
    <w:rsid w:val="00C73D21"/>
    <w:rsid w:val="00C75CF0"/>
    <w:rsid w:val="00C90D7B"/>
    <w:rsid w:val="00C93A5B"/>
    <w:rsid w:val="00C96CDA"/>
    <w:rsid w:val="00CA0DA5"/>
    <w:rsid w:val="00CB086B"/>
    <w:rsid w:val="00CB0BDD"/>
    <w:rsid w:val="00CB1AB2"/>
    <w:rsid w:val="00CB1D5D"/>
    <w:rsid w:val="00CB64B9"/>
    <w:rsid w:val="00CB7FF3"/>
    <w:rsid w:val="00CC34CB"/>
    <w:rsid w:val="00CC390F"/>
    <w:rsid w:val="00CC4C0E"/>
    <w:rsid w:val="00CD166E"/>
    <w:rsid w:val="00CD5224"/>
    <w:rsid w:val="00D005EE"/>
    <w:rsid w:val="00D02324"/>
    <w:rsid w:val="00D03CDA"/>
    <w:rsid w:val="00D03F57"/>
    <w:rsid w:val="00D0511D"/>
    <w:rsid w:val="00D069B5"/>
    <w:rsid w:val="00D10AC7"/>
    <w:rsid w:val="00D27E0A"/>
    <w:rsid w:val="00D43681"/>
    <w:rsid w:val="00D50F0E"/>
    <w:rsid w:val="00D53CEC"/>
    <w:rsid w:val="00D56C25"/>
    <w:rsid w:val="00D611C2"/>
    <w:rsid w:val="00D61355"/>
    <w:rsid w:val="00D6748F"/>
    <w:rsid w:val="00D7516E"/>
    <w:rsid w:val="00D756DB"/>
    <w:rsid w:val="00D7601B"/>
    <w:rsid w:val="00D82EAF"/>
    <w:rsid w:val="00D85E13"/>
    <w:rsid w:val="00D9529F"/>
    <w:rsid w:val="00D960BA"/>
    <w:rsid w:val="00DA0C8E"/>
    <w:rsid w:val="00DA4643"/>
    <w:rsid w:val="00DA4AB7"/>
    <w:rsid w:val="00DB3DE4"/>
    <w:rsid w:val="00DC3D26"/>
    <w:rsid w:val="00DD1863"/>
    <w:rsid w:val="00DD5C24"/>
    <w:rsid w:val="00DE0B55"/>
    <w:rsid w:val="00DE2A78"/>
    <w:rsid w:val="00DE30B4"/>
    <w:rsid w:val="00DF6747"/>
    <w:rsid w:val="00DF7A13"/>
    <w:rsid w:val="00E0154C"/>
    <w:rsid w:val="00E045DB"/>
    <w:rsid w:val="00E10C89"/>
    <w:rsid w:val="00E21589"/>
    <w:rsid w:val="00E22E1E"/>
    <w:rsid w:val="00E26061"/>
    <w:rsid w:val="00E44B24"/>
    <w:rsid w:val="00E45D80"/>
    <w:rsid w:val="00E46D26"/>
    <w:rsid w:val="00E50D5D"/>
    <w:rsid w:val="00E5712E"/>
    <w:rsid w:val="00E60A81"/>
    <w:rsid w:val="00E673E2"/>
    <w:rsid w:val="00E67EE3"/>
    <w:rsid w:val="00E76695"/>
    <w:rsid w:val="00E82A7A"/>
    <w:rsid w:val="00E853E7"/>
    <w:rsid w:val="00E937CC"/>
    <w:rsid w:val="00E95318"/>
    <w:rsid w:val="00E97172"/>
    <w:rsid w:val="00EA0ADC"/>
    <w:rsid w:val="00EA5F72"/>
    <w:rsid w:val="00EB3971"/>
    <w:rsid w:val="00EB4E87"/>
    <w:rsid w:val="00EC007B"/>
    <w:rsid w:val="00EC05FA"/>
    <w:rsid w:val="00EC2652"/>
    <w:rsid w:val="00ED03EA"/>
    <w:rsid w:val="00ED31DD"/>
    <w:rsid w:val="00ED3EDD"/>
    <w:rsid w:val="00EE0532"/>
    <w:rsid w:val="00EE0F71"/>
    <w:rsid w:val="00EE5968"/>
    <w:rsid w:val="00EF3838"/>
    <w:rsid w:val="00F03836"/>
    <w:rsid w:val="00F05876"/>
    <w:rsid w:val="00F05F52"/>
    <w:rsid w:val="00F13A91"/>
    <w:rsid w:val="00F15606"/>
    <w:rsid w:val="00F224C0"/>
    <w:rsid w:val="00F23279"/>
    <w:rsid w:val="00F2528B"/>
    <w:rsid w:val="00F26306"/>
    <w:rsid w:val="00F36114"/>
    <w:rsid w:val="00F37AFA"/>
    <w:rsid w:val="00F40BC4"/>
    <w:rsid w:val="00F41FBC"/>
    <w:rsid w:val="00F4241B"/>
    <w:rsid w:val="00F4262B"/>
    <w:rsid w:val="00F42D16"/>
    <w:rsid w:val="00F4328B"/>
    <w:rsid w:val="00F44E44"/>
    <w:rsid w:val="00F47A97"/>
    <w:rsid w:val="00F53381"/>
    <w:rsid w:val="00F54AEC"/>
    <w:rsid w:val="00F65CBC"/>
    <w:rsid w:val="00F73331"/>
    <w:rsid w:val="00F73688"/>
    <w:rsid w:val="00F757EB"/>
    <w:rsid w:val="00F92180"/>
    <w:rsid w:val="00FA4080"/>
    <w:rsid w:val="00FA4755"/>
    <w:rsid w:val="00FB46D9"/>
    <w:rsid w:val="00FB62D8"/>
    <w:rsid w:val="00FC1929"/>
    <w:rsid w:val="00FC67D7"/>
    <w:rsid w:val="00FD0237"/>
    <w:rsid w:val="00FD1772"/>
    <w:rsid w:val="00FD29A0"/>
    <w:rsid w:val="00FD4A9B"/>
    <w:rsid w:val="00FD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BAB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E2B44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A6741"/>
    <w:pPr>
      <w:keepNext/>
      <w:suppressAutoHyphens/>
      <w:spacing w:before="240" w:after="60" w:line="240" w:lineRule="auto"/>
      <w:outlineLvl w:val="3"/>
    </w:pPr>
    <w:rPr>
      <w:b/>
      <w:bCs/>
      <w:sz w:val="28"/>
      <w:szCs w:val="28"/>
      <w:lang w:val="en-US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067E5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rsid w:val="002A6741"/>
    <w:rPr>
      <w:rFonts w:ascii="Calibri" w:hAnsi="Calibri" w:cs="Calibri"/>
      <w:b/>
      <w:bCs/>
      <w:sz w:val="28"/>
      <w:szCs w:val="28"/>
      <w:lang w:val="en-US" w:eastAsia="ar-SA" w:bidi="ar-SA"/>
    </w:rPr>
  </w:style>
  <w:style w:type="paragraph" w:customStyle="1" w:styleId="ConsPlusNormal">
    <w:name w:val="ConsPlusNormal"/>
    <w:uiPriority w:val="99"/>
    <w:rsid w:val="00965BAB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965B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65BAB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965BAB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1">
    <w:name w:val="1"/>
    <w:basedOn w:val="Normal"/>
    <w:uiPriority w:val="99"/>
    <w:rsid w:val="0063068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trong">
    <w:name w:val="Strong"/>
    <w:basedOn w:val="DefaultParagraphFont"/>
    <w:uiPriority w:val="99"/>
    <w:qFormat/>
    <w:rsid w:val="00C46741"/>
    <w:rPr>
      <w:b/>
      <w:bCs/>
    </w:rPr>
  </w:style>
  <w:style w:type="paragraph" w:customStyle="1" w:styleId="consplusnormal0">
    <w:name w:val="consplusnormal"/>
    <w:basedOn w:val="Normal"/>
    <w:uiPriority w:val="99"/>
    <w:rsid w:val="0007322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">
    <w:name w:val="10"/>
    <w:basedOn w:val="Normal"/>
    <w:uiPriority w:val="99"/>
    <w:rsid w:val="00F42D1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Paragraph">
    <w:name w:val="List Paragraph"/>
    <w:basedOn w:val="Normal"/>
    <w:uiPriority w:val="99"/>
    <w:qFormat/>
    <w:rsid w:val="003E06B7"/>
    <w:pPr>
      <w:ind w:left="720"/>
    </w:pPr>
  </w:style>
  <w:style w:type="paragraph" w:customStyle="1" w:styleId="consplustitle0">
    <w:name w:val="consplustitle"/>
    <w:basedOn w:val="Normal"/>
    <w:uiPriority w:val="99"/>
    <w:rsid w:val="00E045D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er">
    <w:name w:val="header"/>
    <w:aliases w:val="Верхний колонтитул Знак,Верхний колонтитул Знак1 Знак,Верхний колонтитул Знак Знак Знак,Верхний колонтитул Знак1 Знак Знак Знак,Верхний колонтитул Знак Знак Знак Знак Знак,Верхний колонтитул Знак1 Знак Знак Знак Знак Знак"/>
    <w:basedOn w:val="Normal"/>
    <w:link w:val="HeaderChar1"/>
    <w:uiPriority w:val="99"/>
    <w:semiHidden/>
    <w:rsid w:val="00B1367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aliases w:val="Верхний колонтитул Знак Char,Верхний колонтитул Знак1 Знак Char,Верхний колонтитул Знак Знак Знак Char,Верхний колонтитул Знак1 Знак Знак Знак Char,Верхний колонтитул Знак Знак Знак Знак Знак Char"/>
    <w:basedOn w:val="DefaultParagraphFont"/>
    <w:link w:val="Header"/>
    <w:uiPriority w:val="99"/>
    <w:semiHidden/>
    <w:rsid w:val="00F47A97"/>
    <w:rPr>
      <w:lang w:eastAsia="en-US"/>
    </w:rPr>
  </w:style>
  <w:style w:type="character" w:customStyle="1" w:styleId="HeaderChar1">
    <w:name w:val="Header Char1"/>
    <w:aliases w:val="Верхний колонтитул Знак Char1,Верхний колонтитул Знак1 Знак Char1,Верхний колонтитул Знак Знак Знак Char1,Верхний колонтитул Знак1 Знак Знак Знак Char1,Верхний колонтитул Знак Знак Знак Знак Знак Char1"/>
    <w:basedOn w:val="DefaultParagraphFont"/>
    <w:link w:val="Header"/>
    <w:uiPriority w:val="99"/>
    <w:semiHidden/>
    <w:rsid w:val="00B1367D"/>
  </w:style>
  <w:style w:type="paragraph" w:styleId="Footer">
    <w:name w:val="footer"/>
    <w:basedOn w:val="Normal"/>
    <w:link w:val="FooterChar"/>
    <w:uiPriority w:val="99"/>
    <w:rsid w:val="00B1367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B1367D"/>
  </w:style>
  <w:style w:type="character" w:styleId="Hyperlink">
    <w:name w:val="Hyperlink"/>
    <w:basedOn w:val="DefaultParagraphFont"/>
    <w:uiPriority w:val="99"/>
    <w:semiHidden/>
    <w:rsid w:val="00D0511D"/>
    <w:rPr>
      <w:color w:val="0000FF"/>
      <w:u w:val="single"/>
    </w:rPr>
  </w:style>
  <w:style w:type="paragraph" w:customStyle="1" w:styleId="u">
    <w:name w:val="u"/>
    <w:basedOn w:val="Normal"/>
    <w:uiPriority w:val="99"/>
    <w:rsid w:val="00BB1C2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72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3E5"/>
    <w:rPr>
      <w:rFonts w:ascii="Tahoma" w:hAnsi="Tahoma" w:cs="Tahoma"/>
      <w:sz w:val="16"/>
      <w:szCs w:val="16"/>
      <w:lang w:eastAsia="en-US"/>
    </w:rPr>
  </w:style>
  <w:style w:type="paragraph" w:customStyle="1" w:styleId="11">
    <w:name w:val="Знак1 Знак Знак"/>
    <w:basedOn w:val="Normal"/>
    <w:uiPriority w:val="99"/>
    <w:rsid w:val="003A1B40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72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180</Words>
  <Characters>1031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Е.П. Белевцева</dc:creator>
  <cp:keywords/>
  <dc:description/>
  <cp:lastModifiedBy>Никифорова НМ</cp:lastModifiedBy>
  <cp:revision>4</cp:revision>
  <cp:lastPrinted>2015-11-06T10:02:00Z</cp:lastPrinted>
  <dcterms:created xsi:type="dcterms:W3CDTF">2016-02-11T05:15:00Z</dcterms:created>
  <dcterms:modified xsi:type="dcterms:W3CDTF">2016-02-12T04:58:00Z</dcterms:modified>
</cp:coreProperties>
</file>